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A60" w:rsidRPr="001B4DC6" w:rsidRDefault="00517A60" w:rsidP="001B4DC6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0"/>
          <w:szCs w:val="20"/>
          <w:lang w:val="uk-UA" w:eastAsia="ru-RU"/>
        </w:rPr>
      </w:pPr>
      <w:r w:rsidRPr="001B4DC6"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object w:dxaOrig="76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3pt;height:51.05pt" o:ole="" fillcolor="window">
            <v:imagedata r:id="rId7" o:title=""/>
          </v:shape>
          <o:OLEObject Type="Embed" ProgID="Paint.Picture" ShapeID="_x0000_i1025" DrawAspect="Content" ObjectID="_1585036406" r:id="rId8"/>
        </w:object>
      </w:r>
    </w:p>
    <w:p w:rsidR="00517A60" w:rsidRPr="001B4DC6" w:rsidRDefault="00517A60" w:rsidP="001B4DC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1B4DC6">
        <w:rPr>
          <w:rFonts w:ascii="Times New Roman" w:hAnsi="Times New Roman"/>
          <w:b/>
          <w:sz w:val="28"/>
          <w:szCs w:val="20"/>
          <w:lang w:val="uk-UA" w:eastAsia="ru-RU"/>
        </w:rPr>
        <w:t>УКРАЇНА</w:t>
      </w:r>
    </w:p>
    <w:p w:rsidR="00517A60" w:rsidRPr="001B4DC6" w:rsidRDefault="00517A60" w:rsidP="001B4DC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0"/>
          <w:lang w:val="uk-UA" w:eastAsia="ru-RU"/>
        </w:rPr>
        <w:t>Пологівська районна рада</w:t>
      </w:r>
    </w:p>
    <w:p w:rsidR="00517A60" w:rsidRPr="001B4DC6" w:rsidRDefault="00517A60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>Запорізької області</w:t>
      </w:r>
    </w:p>
    <w:p w:rsidR="00517A60" w:rsidRPr="001B4DC6" w:rsidRDefault="00517A60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>сьомого скликання</w:t>
      </w:r>
    </w:p>
    <w:p w:rsidR="00517A60" w:rsidRPr="001B4DC6" w:rsidRDefault="00517A60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>двадцять шоста</w:t>
      </w: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сесія</w:t>
      </w:r>
    </w:p>
    <w:p w:rsidR="00517A60" w:rsidRPr="001B4DC6" w:rsidRDefault="00517A60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</w:p>
    <w:p w:rsidR="00517A60" w:rsidRPr="001B4DC6" w:rsidRDefault="00517A60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>Р і ш е н н я</w:t>
      </w:r>
    </w:p>
    <w:p w:rsidR="00517A60" w:rsidRPr="001B4DC6" w:rsidRDefault="00517A60" w:rsidP="001B4DC6">
      <w:pPr>
        <w:spacing w:after="0" w:line="240" w:lineRule="auto"/>
        <w:jc w:val="center"/>
        <w:rPr>
          <w:rFonts w:ascii="Times New Roman" w:hAnsi="Times New Roman"/>
          <w:i/>
          <w:sz w:val="28"/>
          <w:szCs w:val="24"/>
          <w:lang w:val="uk-UA" w:eastAsia="ru-RU"/>
        </w:rPr>
      </w:pPr>
    </w:p>
    <w:p w:rsidR="00517A60" w:rsidRPr="00100C45" w:rsidRDefault="00517A60" w:rsidP="00956831">
      <w:pPr>
        <w:spacing w:after="0" w:line="240" w:lineRule="auto"/>
        <w:jc w:val="both"/>
        <w:rPr>
          <w:rFonts w:ascii="Times New Roman" w:hAnsi="Times New Roman"/>
          <w:sz w:val="28"/>
          <w:u w:val="single"/>
          <w:lang w:val="uk-UA"/>
        </w:rPr>
      </w:pPr>
      <w:r w:rsidRPr="00956831">
        <w:rPr>
          <w:rFonts w:ascii="Times New Roman" w:hAnsi="Times New Roman"/>
          <w:sz w:val="28"/>
        </w:rPr>
        <w:t>05 квітня 2018 року                                                                                            №</w:t>
      </w:r>
      <w:r w:rsidRPr="00956831">
        <w:rPr>
          <w:rFonts w:ascii="Times New Roman" w:hAnsi="Times New Roman"/>
          <w:sz w:val="28"/>
          <w:u w:val="single"/>
        </w:rPr>
        <w:t xml:space="preserve">   1</w:t>
      </w:r>
      <w:r>
        <w:rPr>
          <w:rFonts w:ascii="Times New Roman" w:hAnsi="Times New Roman"/>
          <w:sz w:val="28"/>
          <w:u w:val="single"/>
          <w:lang w:val="uk-UA"/>
        </w:rPr>
        <w:t>3</w:t>
      </w:r>
    </w:p>
    <w:p w:rsidR="00517A60" w:rsidRPr="001B4DC6" w:rsidRDefault="00517A60" w:rsidP="00453934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5938"/>
      </w:tblGrid>
      <w:tr w:rsidR="00517A60" w:rsidRPr="00956831" w:rsidTr="00DA5FE2">
        <w:trPr>
          <w:trHeight w:val="1208"/>
        </w:trPr>
        <w:tc>
          <w:tcPr>
            <w:tcW w:w="5938" w:type="dxa"/>
          </w:tcPr>
          <w:p w:rsidR="00517A60" w:rsidRPr="00DA5FE2" w:rsidRDefault="00517A60" w:rsidP="00DA5FE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DA5FE2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 внесення змін та доповнень до районної Програми «Інклюзивна освіта» на 2016-2020 роки (зі змінами та доповненнями)</w:t>
            </w:r>
          </w:p>
        </w:tc>
      </w:tr>
    </w:tbl>
    <w:p w:rsidR="00517A60" w:rsidRPr="002E6E40" w:rsidRDefault="00517A60" w:rsidP="002F65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517A60" w:rsidRPr="001B4DC6" w:rsidRDefault="00517A60" w:rsidP="002F65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sz w:val="28"/>
          <w:szCs w:val="24"/>
          <w:lang w:val="uk-UA" w:eastAsia="ru-RU"/>
        </w:rPr>
        <w:tab/>
        <w:t>Керуючись статтею 43 Закону України «Про місц</w:t>
      </w:r>
      <w:r>
        <w:rPr>
          <w:rFonts w:ascii="Times New Roman" w:hAnsi="Times New Roman"/>
          <w:sz w:val="28"/>
          <w:szCs w:val="24"/>
          <w:lang w:val="uk-UA" w:eastAsia="ru-RU"/>
        </w:rPr>
        <w:t>еве самоврядування в Україні», законами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 xml:space="preserve"> України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«Про освіту»,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2E6E40">
        <w:rPr>
          <w:rFonts w:ascii="Times New Roman" w:hAnsi="Times New Roman"/>
          <w:bCs/>
          <w:sz w:val="28"/>
          <w:szCs w:val="24"/>
          <w:lang w:val="uk-UA" w:eastAsia="ru-RU"/>
        </w:rPr>
        <w:t>«Про внесення змін до деяких законодавчих актів України» від 19.12.2017 № 2249-VIII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4"/>
          <w:lang w:val="uk-UA" w:eastAsia="ru-RU"/>
        </w:rPr>
        <w:t>керуючись п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>остановою Кабінету Міністрів України від 15 серпня 2011 року № 872 «Про затвердження Порядку організації інклюзивного навчання у загальн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оосвітніх навчальних закладах», 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>Пологівська районна рада вирішила:</w:t>
      </w:r>
    </w:p>
    <w:p w:rsidR="00517A60" w:rsidRDefault="00517A60" w:rsidP="002F65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7A60" w:rsidRDefault="00517A60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Внести зміни до районної Програми «Інклюзивна освіта» на 2016-2020 роки (зі змінами та доповненнями), яка затверджена рішенням Пологівської районної ради від 24.06.2016 № 4, а саме: у</w:t>
      </w:r>
      <w:r w:rsidRPr="00BD6A72">
        <w:rPr>
          <w:rFonts w:ascii="Times New Roman" w:hAnsi="Times New Roman"/>
          <w:sz w:val="28"/>
          <w:szCs w:val="28"/>
          <w:lang w:val="uk-UA"/>
        </w:rPr>
        <w:t xml:space="preserve"> тексті Програми слова «діти-інваліди» у всіх відмінках замінити на слова «діти з інвалідністю».</w:t>
      </w:r>
    </w:p>
    <w:p w:rsidR="00517A60" w:rsidRPr="00453934" w:rsidRDefault="00517A60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7A60" w:rsidRPr="00FB7135" w:rsidRDefault="00517A60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 w:rsidRPr="00FB7135">
        <w:rPr>
          <w:rFonts w:ascii="Times New Roman" w:hAnsi="Times New Roman"/>
          <w:sz w:val="28"/>
          <w:szCs w:val="28"/>
          <w:lang w:val="uk-UA"/>
        </w:rPr>
        <w:t>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517A60" w:rsidRDefault="00517A60" w:rsidP="002F65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7A60" w:rsidRDefault="00517A60" w:rsidP="002F65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7A60" w:rsidRPr="00FB7135" w:rsidRDefault="00517A60" w:rsidP="002F65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7A60" w:rsidRDefault="00517A60" w:rsidP="0045393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FB7135">
        <w:rPr>
          <w:rFonts w:ascii="Times New Roman" w:hAnsi="Times New Roman"/>
          <w:sz w:val="28"/>
          <w:szCs w:val="28"/>
          <w:lang w:val="uk-UA"/>
        </w:rPr>
        <w:t>Голова ради</w:t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FB7135">
        <w:rPr>
          <w:rFonts w:ascii="Times New Roman" w:hAnsi="Times New Roman"/>
          <w:sz w:val="28"/>
          <w:szCs w:val="28"/>
          <w:lang w:val="uk-UA"/>
        </w:rPr>
        <w:t>О.П.Покутній</w:t>
      </w:r>
    </w:p>
    <w:p w:rsidR="00517A60" w:rsidRDefault="00517A60" w:rsidP="0045393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7A60" w:rsidRDefault="00517A60" w:rsidP="0045393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17A60" w:rsidSect="00623E0C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A60" w:rsidRDefault="00517A60" w:rsidP="00102EEB">
      <w:pPr>
        <w:spacing w:after="0" w:line="240" w:lineRule="auto"/>
      </w:pPr>
      <w:r>
        <w:separator/>
      </w:r>
    </w:p>
  </w:endnote>
  <w:endnote w:type="continuationSeparator" w:id="0">
    <w:p w:rsidR="00517A60" w:rsidRDefault="00517A60" w:rsidP="00102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A60" w:rsidRDefault="00517A60" w:rsidP="00102EEB">
      <w:pPr>
        <w:spacing w:after="0" w:line="240" w:lineRule="auto"/>
      </w:pPr>
      <w:r>
        <w:separator/>
      </w:r>
    </w:p>
  </w:footnote>
  <w:footnote w:type="continuationSeparator" w:id="0">
    <w:p w:rsidR="00517A60" w:rsidRDefault="00517A60" w:rsidP="00102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6E40"/>
    <w:multiLevelType w:val="hybridMultilevel"/>
    <w:tmpl w:val="B052CFFE"/>
    <w:lvl w:ilvl="0" w:tplc="712AB6F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3E2238"/>
    <w:multiLevelType w:val="hybridMultilevel"/>
    <w:tmpl w:val="BBD203B6"/>
    <w:lvl w:ilvl="0" w:tplc="860614E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D9374D7"/>
    <w:multiLevelType w:val="hybridMultilevel"/>
    <w:tmpl w:val="7AC4402A"/>
    <w:lvl w:ilvl="0" w:tplc="79E605D0">
      <w:start w:val="3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">
    <w:nsid w:val="405C4FE8"/>
    <w:multiLevelType w:val="hybridMultilevel"/>
    <w:tmpl w:val="1F846052"/>
    <w:lvl w:ilvl="0" w:tplc="5132548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C87204D"/>
    <w:multiLevelType w:val="hybridMultilevel"/>
    <w:tmpl w:val="629A4A3A"/>
    <w:lvl w:ilvl="0" w:tplc="0648487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B384E38"/>
    <w:multiLevelType w:val="hybridMultilevel"/>
    <w:tmpl w:val="A8BE2AF2"/>
    <w:lvl w:ilvl="0" w:tplc="5F1874A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D676FDA"/>
    <w:multiLevelType w:val="hybridMultilevel"/>
    <w:tmpl w:val="962E01A4"/>
    <w:lvl w:ilvl="0" w:tplc="E252033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DC6"/>
    <w:rsid w:val="000B70D0"/>
    <w:rsid w:val="000C79D4"/>
    <w:rsid w:val="00100C45"/>
    <w:rsid w:val="00102EEB"/>
    <w:rsid w:val="00114432"/>
    <w:rsid w:val="001A1397"/>
    <w:rsid w:val="001B4DC6"/>
    <w:rsid w:val="001D447E"/>
    <w:rsid w:val="00241CAE"/>
    <w:rsid w:val="00255B9F"/>
    <w:rsid w:val="00262266"/>
    <w:rsid w:val="002A590A"/>
    <w:rsid w:val="002E2518"/>
    <w:rsid w:val="002E6E40"/>
    <w:rsid w:val="002F65F7"/>
    <w:rsid w:val="00304DB3"/>
    <w:rsid w:val="00311D4A"/>
    <w:rsid w:val="003167C1"/>
    <w:rsid w:val="0031766C"/>
    <w:rsid w:val="00321E83"/>
    <w:rsid w:val="004272E0"/>
    <w:rsid w:val="00453934"/>
    <w:rsid w:val="00501C0B"/>
    <w:rsid w:val="00517A60"/>
    <w:rsid w:val="005521AE"/>
    <w:rsid w:val="00595D8F"/>
    <w:rsid w:val="00605778"/>
    <w:rsid w:val="00623E0C"/>
    <w:rsid w:val="00671735"/>
    <w:rsid w:val="006A7D48"/>
    <w:rsid w:val="00713751"/>
    <w:rsid w:val="00774988"/>
    <w:rsid w:val="008628F5"/>
    <w:rsid w:val="008706EE"/>
    <w:rsid w:val="0088776B"/>
    <w:rsid w:val="00892650"/>
    <w:rsid w:val="008F7854"/>
    <w:rsid w:val="009300DD"/>
    <w:rsid w:val="009365AF"/>
    <w:rsid w:val="009460F5"/>
    <w:rsid w:val="00946B6D"/>
    <w:rsid w:val="00956831"/>
    <w:rsid w:val="009A110E"/>
    <w:rsid w:val="009C0F73"/>
    <w:rsid w:val="009C2740"/>
    <w:rsid w:val="00A03324"/>
    <w:rsid w:val="00A803C7"/>
    <w:rsid w:val="00AE30C7"/>
    <w:rsid w:val="00BB4A07"/>
    <w:rsid w:val="00BD6A72"/>
    <w:rsid w:val="00BF7932"/>
    <w:rsid w:val="00C5546F"/>
    <w:rsid w:val="00C71C10"/>
    <w:rsid w:val="00C7485F"/>
    <w:rsid w:val="00CE5314"/>
    <w:rsid w:val="00D2425E"/>
    <w:rsid w:val="00D755BF"/>
    <w:rsid w:val="00D96BAF"/>
    <w:rsid w:val="00DA5FE2"/>
    <w:rsid w:val="00DC1FD9"/>
    <w:rsid w:val="00DF228D"/>
    <w:rsid w:val="00EA729C"/>
    <w:rsid w:val="00EB40CD"/>
    <w:rsid w:val="00EC18BB"/>
    <w:rsid w:val="00F13639"/>
    <w:rsid w:val="00F17FB4"/>
    <w:rsid w:val="00F2133E"/>
    <w:rsid w:val="00F6213E"/>
    <w:rsid w:val="00FB7135"/>
    <w:rsid w:val="00FC4AC6"/>
    <w:rsid w:val="00FF2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397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4D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0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02EE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0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02EE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B4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40C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locked/>
    <w:rsid w:val="00956831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5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828</Words>
  <Characters>472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7</cp:revision>
  <cp:lastPrinted>2018-04-10T10:49:00Z</cp:lastPrinted>
  <dcterms:created xsi:type="dcterms:W3CDTF">2018-03-19T08:06:00Z</dcterms:created>
  <dcterms:modified xsi:type="dcterms:W3CDTF">2018-04-12T08:07:00Z</dcterms:modified>
</cp:coreProperties>
</file>